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B504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25C02A7A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582A63DC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6D45CB15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Fecial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Denton, Kent, granted a tenement and</w:t>
      </w:r>
    </w:p>
    <w:p w14:paraId="298CCE81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five acres and a rood of land in Denton to his sons, William(q.v.) and </w:t>
      </w:r>
    </w:p>
    <w:p w14:paraId="19DAF7AB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Richard(q.v.).</w:t>
      </w:r>
    </w:p>
    <w:p w14:paraId="005C1592" w14:textId="77777777" w:rsidR="009B2506" w:rsidRDefault="009B2506" w:rsidP="009B2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Archaeologia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1902 by the Kent Archaeological Society p. 261)</w:t>
      </w:r>
    </w:p>
    <w:p w14:paraId="67B42939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059E6FD7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2A353DD5" w14:textId="77777777" w:rsidR="009B2506" w:rsidRDefault="009B2506" w:rsidP="009B25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2022</w:t>
      </w:r>
    </w:p>
    <w:p w14:paraId="7B760DC1" w14:textId="5791ED18" w:rsidR="009B2506" w:rsidRPr="009B2506" w:rsidRDefault="009B2506" w:rsidP="00640AB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7605B519" w14:textId="7E725601" w:rsidR="00FD7FF8" w:rsidRPr="00FD7FF8" w:rsidRDefault="00FD7FF8" w:rsidP="00A353C1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sectPr w:rsidR="00FD7FF8" w:rsidRPr="00FD7F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82B3F" w14:textId="77777777" w:rsidR="00F777B9" w:rsidRDefault="00F777B9" w:rsidP="009139A6">
      <w:r>
        <w:separator/>
      </w:r>
    </w:p>
  </w:endnote>
  <w:endnote w:type="continuationSeparator" w:id="0">
    <w:p w14:paraId="5105EEBE" w14:textId="77777777" w:rsidR="00F777B9" w:rsidRDefault="00F777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675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EE0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DD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23129" w14:textId="77777777" w:rsidR="00F777B9" w:rsidRDefault="00F777B9" w:rsidP="009139A6">
      <w:r>
        <w:separator/>
      </w:r>
    </w:p>
  </w:footnote>
  <w:footnote w:type="continuationSeparator" w:id="0">
    <w:p w14:paraId="34812CD2" w14:textId="77777777" w:rsidR="00F777B9" w:rsidRDefault="00F777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44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0F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A1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7B9"/>
    <w:rsid w:val="000666E0"/>
    <w:rsid w:val="002510B7"/>
    <w:rsid w:val="005C130B"/>
    <w:rsid w:val="00640AB5"/>
    <w:rsid w:val="00826F5C"/>
    <w:rsid w:val="009139A6"/>
    <w:rsid w:val="009448BB"/>
    <w:rsid w:val="009B2506"/>
    <w:rsid w:val="00A3176C"/>
    <w:rsid w:val="00A353C1"/>
    <w:rsid w:val="00AE65F8"/>
    <w:rsid w:val="00BA00AB"/>
    <w:rsid w:val="00CB4ED9"/>
    <w:rsid w:val="00E26AA6"/>
    <w:rsid w:val="00EB3209"/>
    <w:rsid w:val="00F5287F"/>
    <w:rsid w:val="00F777B9"/>
    <w:rsid w:val="00FD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C79E8"/>
  <w15:chartTrackingRefBased/>
  <w15:docId w15:val="{ECE30821-F7BF-4AD8-88FB-22916EF1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117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2022-02-05T17:36:00Z</dcterms:created>
  <dcterms:modified xsi:type="dcterms:W3CDTF">2022-02-05T19:38:00Z</dcterms:modified>
</cp:coreProperties>
</file>